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C1B23" w14:textId="0080047A" w:rsidR="0055751C" w:rsidRPr="00E427D8" w:rsidRDefault="0055751C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99e</w:t>
      </w:r>
      <w:r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20</w:t>
      </w:r>
      <w:r w:rsidR="00116A8B">
        <w:rPr>
          <w:rFonts w:ascii="Arial" w:hAnsi="Arial" w:cs="Arial"/>
          <w:b/>
          <w:sz w:val="24"/>
        </w:rPr>
        <w:t>1272</w:t>
      </w:r>
      <w:bookmarkStart w:id="0" w:name="_GoBack"/>
      <w:bookmarkEnd w:id="0"/>
    </w:p>
    <w:p w14:paraId="3DEA40F4" w14:textId="608F8D2D" w:rsidR="0055751C" w:rsidRPr="00D836F8" w:rsidRDefault="0055751C" w:rsidP="005575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11 – 15 May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S3-20</w:t>
      </w:r>
      <w:r w:rsidR="00D836F8">
        <w:rPr>
          <w:rFonts w:ascii="Arial" w:hAnsi="Arial" w:cs="Arial"/>
          <w:i/>
          <w:sz w:val="18"/>
          <w:szCs w:val="18"/>
        </w:rPr>
        <w:t>0</w:t>
      </w:r>
      <w:r w:rsidR="002D2AAA">
        <w:rPr>
          <w:rFonts w:ascii="Arial" w:hAnsi="Arial" w:cs="Arial"/>
          <w:i/>
          <w:sz w:val="18"/>
          <w:szCs w:val="18"/>
        </w:rPr>
        <w:t>361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A80A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5FEF">
              <w:rPr>
                <w:b/>
                <w:bCs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BC5E480" w:rsidR="001E41F3" w:rsidRPr="00116A8B" w:rsidRDefault="0009066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16A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64D25B5D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9066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F5BABDB" w:rsidR="001E41F3" w:rsidRDefault="00A80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660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891104">
              <w:rPr>
                <w:noProof/>
              </w:rPr>
              <w:t xml:space="preserve">, Nokia, </w:t>
            </w:r>
            <w:r w:rsidR="00891104" w:rsidRPr="00E43438">
              <w:rPr>
                <w:noProof/>
              </w:rPr>
              <w:t>Nokia Shanghai Bell</w:t>
            </w:r>
            <w:r w:rsidR="00891104">
              <w:rPr>
                <w:noProof/>
              </w:rPr>
              <w:t>, ZTE</w:t>
            </w:r>
          </w:p>
        </w:tc>
      </w:tr>
      <w:tr w:rsidR="001E41F3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E41F3" w:rsidRDefault="00E15BE5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02B3A63B" w:rsidR="001E41F3" w:rsidRDefault="009D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90666">
              <w:t>4</w:t>
            </w:r>
            <w:r>
              <w:t>-</w:t>
            </w:r>
            <w:r w:rsidR="00090666">
              <w:t>27</w:t>
            </w:r>
          </w:p>
        </w:tc>
      </w:tr>
      <w:tr w:rsidR="001E41F3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1E41F3" w:rsidRDefault="009D6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1E41F3" w:rsidRDefault="00D914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BE5">
              <w:t>5</w:t>
            </w:r>
          </w:p>
        </w:tc>
      </w:tr>
      <w:tr w:rsidR="001E41F3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0ED71C" w14:textId="77777777" w:rsidTr="00547111">
        <w:tc>
          <w:tcPr>
            <w:tcW w:w="1843" w:type="dxa"/>
          </w:tcPr>
          <w:p w14:paraId="0A0ED7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1E41F3" w:rsidRDefault="0041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</w:t>
            </w:r>
            <w:r w:rsidR="005766B1">
              <w:rPr>
                <w:noProof/>
              </w:rPr>
              <w:t xml:space="preserve">s used, </w:t>
            </w:r>
            <w:r w:rsidR="003C7B9A">
              <w:rPr>
                <w:noProof/>
              </w:rPr>
              <w:t xml:space="preserve">it is </w:t>
            </w:r>
            <w:r w:rsidR="00DA26CA">
              <w:rPr>
                <w:noProof/>
              </w:rPr>
              <w:t>unclear</w:t>
            </w:r>
            <w:r w:rsidR="003C7B9A">
              <w:rPr>
                <w:noProof/>
              </w:rPr>
              <w:t xml:space="preserve"> how SUPI is to be </w:t>
            </w:r>
            <w:r w:rsidR="00EB710D">
              <w:rPr>
                <w:noProof/>
              </w:rPr>
              <w:t>used</w:t>
            </w:r>
            <w:r w:rsidR="003C7B9A">
              <w:rPr>
                <w:noProof/>
              </w:rPr>
              <w:t xml:space="preserve"> as the</w:t>
            </w:r>
            <w:r w:rsidR="00A97085">
              <w:rPr>
                <w:noProof/>
              </w:rPr>
              <w:t xml:space="preserve"> input for the</w:t>
            </w:r>
            <w:r w:rsidR="003C7B9A">
              <w:rPr>
                <w:noProof/>
              </w:rPr>
              <w:t xml:space="preserve"> Identity</w:t>
            </w:r>
            <w:r w:rsidR="00A97085">
              <w:rPr>
                <w:noProof/>
              </w:rPr>
              <w:t xml:space="preserve"> </w:t>
            </w:r>
            <w:r w:rsidR="00B63461">
              <w:rPr>
                <w:noProof/>
              </w:rPr>
              <w:t>in</w:t>
            </w:r>
            <w:r w:rsidR="003C7B9A">
              <w:rPr>
                <w:noProof/>
              </w:rPr>
              <w:t xml:space="preserve"> the </w:t>
            </w:r>
            <w:r w:rsidR="002B5FB3">
              <w:rPr>
                <w:noProof/>
              </w:rPr>
              <w:t xml:space="preserve">MK </w:t>
            </w:r>
            <w:r w:rsidR="003C7B9A">
              <w:rPr>
                <w:noProof/>
              </w:rPr>
              <w:t>key derivation</w:t>
            </w:r>
            <w:r w:rsidR="002B5FB3">
              <w:rPr>
                <w:noProof/>
              </w:rPr>
              <w:t xml:space="preserve"> using </w:t>
            </w:r>
            <w:r w:rsidR="00EB710D">
              <w:rPr>
                <w:noProof/>
              </w:rPr>
              <w:t>PRF’ K</w:t>
            </w:r>
            <w:r w:rsidR="00CE6E46">
              <w:rPr>
                <w:noProof/>
              </w:rPr>
              <w:t>DF</w:t>
            </w:r>
          </w:p>
        </w:tc>
      </w:tr>
      <w:tr w:rsidR="001E41F3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1E41F3" w:rsidRDefault="00D62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</w:t>
            </w:r>
            <w:r w:rsidR="00D7253D">
              <w:rPr>
                <w:noProof/>
              </w:rPr>
              <w:t>ign</w:t>
            </w:r>
            <w:r>
              <w:rPr>
                <w:noProof/>
              </w:rPr>
              <w:t>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</w:t>
            </w:r>
            <w:r w:rsidR="00F85C42">
              <w:rPr>
                <w:noProof/>
              </w:rPr>
              <w:t>in Annex A.7.0 of TS 33.501, i</w:t>
            </w:r>
            <w:r w:rsidR="00CE05D5">
              <w:rPr>
                <w:noProof/>
              </w:rPr>
              <w:t xml:space="preserve">t is clarified that </w:t>
            </w:r>
            <w:r w:rsidR="00511D12">
              <w:rPr>
                <w:noProof/>
              </w:rPr>
              <w:t>SUPI Type is excluded</w:t>
            </w:r>
            <w:r w:rsidR="00F535A4">
              <w:rPr>
                <w:noProof/>
              </w:rPr>
              <w:t xml:space="preserve"> </w:t>
            </w:r>
            <w:r w:rsidR="00AD0956">
              <w:rPr>
                <w:noProof/>
              </w:rPr>
              <w:t>from the</w:t>
            </w:r>
            <w:r w:rsidR="00223DCA">
              <w:rPr>
                <w:noProof/>
              </w:rPr>
              <w:t xml:space="preserve"> Identity</w:t>
            </w:r>
            <w:r w:rsidR="00BF15E5">
              <w:rPr>
                <w:noProof/>
              </w:rPr>
              <w:t xml:space="preserve"> </w:t>
            </w:r>
          </w:p>
        </w:tc>
      </w:tr>
      <w:tr w:rsidR="001E41F3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E41F3" w:rsidRDefault="007E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interpretations by </w:t>
            </w:r>
            <w:r w:rsidR="004958E3">
              <w:rPr>
                <w:noProof/>
              </w:rPr>
              <w:t>ME and the network</w:t>
            </w:r>
            <w:r w:rsidR="00597578">
              <w:rPr>
                <w:noProof/>
              </w:rPr>
              <w:t xml:space="preserve"> implementations</w:t>
            </w:r>
            <w:r w:rsidR="004958E3">
              <w:rPr>
                <w:noProof/>
              </w:rPr>
              <w:t xml:space="preserve"> may lead to interoperability problems, leading to failure</w:t>
            </w:r>
            <w:r w:rsidR="00F47519">
              <w:rPr>
                <w:noProof/>
              </w:rPr>
              <w:t xml:space="preserve"> of EAP-AKA’ authentication</w:t>
            </w:r>
          </w:p>
        </w:tc>
      </w:tr>
      <w:tr w:rsidR="001E41F3" w14:paraId="0A0ED72E" w14:textId="77777777" w:rsidTr="00547111">
        <w:tc>
          <w:tcPr>
            <w:tcW w:w="2694" w:type="dxa"/>
            <w:gridSpan w:val="2"/>
          </w:tcPr>
          <w:p w14:paraId="0A0E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1E41F3" w:rsidRDefault="00E4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1E41F3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E41F3" w:rsidRDefault="00E4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56D4F1C7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76C4C58A" w14:textId="77777777" w:rsidR="00044F53" w:rsidRPr="007B0C8B" w:rsidRDefault="00044F53" w:rsidP="00044F53">
      <w:pPr>
        <w:pStyle w:val="Heading1"/>
      </w:pPr>
      <w:r w:rsidRPr="007B0C8B">
        <w:t>F.3</w:t>
      </w:r>
      <w:r w:rsidRPr="007B0C8B">
        <w:tab/>
        <w:t xml:space="preserve">Subscriber identity and key derivation </w:t>
      </w:r>
    </w:p>
    <w:p w14:paraId="75DB4421" w14:textId="77777777" w:rsidR="00044F53" w:rsidRPr="007B0C8B" w:rsidRDefault="00044F53" w:rsidP="00044F53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D18FB6" w14:textId="57F20821" w:rsidR="00044F53" w:rsidRDefault="00044F53" w:rsidP="00044F53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3" w:author="Qualcomm" w:date="2020-04-27T19:49:00Z">
        <w:r w:rsidR="006F5B57">
          <w:rPr>
            <w:lang w:val="en"/>
          </w:rPr>
          <w:t xml:space="preserve">When the SUPI Type is IMSI, the </w:t>
        </w:r>
        <w:r w:rsidR="006F5B57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D831E59" w14:textId="77777777" w:rsidR="00044F53" w:rsidRDefault="00044F53" w:rsidP="00044F53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424C3FBA" w14:textId="56CD7FFE" w:rsidR="00295C5E" w:rsidRDefault="00044F53" w:rsidP="00EC7D9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24B41834" w14:textId="77777777" w:rsidR="006F5B57" w:rsidRPr="00EC7D93" w:rsidRDefault="006F5B57" w:rsidP="00EC7D9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04BC" w14:textId="77777777" w:rsidR="00A80A9A" w:rsidRDefault="00A80A9A">
      <w:r>
        <w:separator/>
      </w:r>
    </w:p>
  </w:endnote>
  <w:endnote w:type="continuationSeparator" w:id="0">
    <w:p w14:paraId="1C933C2F" w14:textId="77777777" w:rsidR="00A80A9A" w:rsidRDefault="00A8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14E7F" w14:textId="77777777" w:rsidR="00A80A9A" w:rsidRDefault="00A80A9A">
      <w:r>
        <w:separator/>
      </w:r>
    </w:p>
  </w:footnote>
  <w:footnote w:type="continuationSeparator" w:id="0">
    <w:p w14:paraId="5370AE48" w14:textId="77777777" w:rsidR="00A80A9A" w:rsidRDefault="00A8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44F53"/>
    <w:rsid w:val="000762B9"/>
    <w:rsid w:val="00090666"/>
    <w:rsid w:val="000A6394"/>
    <w:rsid w:val="000B7FED"/>
    <w:rsid w:val="000C038A"/>
    <w:rsid w:val="000C6598"/>
    <w:rsid w:val="00116A8B"/>
    <w:rsid w:val="00145D43"/>
    <w:rsid w:val="00192C46"/>
    <w:rsid w:val="001A08B3"/>
    <w:rsid w:val="001A7B60"/>
    <w:rsid w:val="001B52F0"/>
    <w:rsid w:val="001B7A65"/>
    <w:rsid w:val="001D16CF"/>
    <w:rsid w:val="001E41F3"/>
    <w:rsid w:val="002065C5"/>
    <w:rsid w:val="00223DCA"/>
    <w:rsid w:val="0026004D"/>
    <w:rsid w:val="002640DD"/>
    <w:rsid w:val="00275D12"/>
    <w:rsid w:val="00284FEB"/>
    <w:rsid w:val="002860C4"/>
    <w:rsid w:val="0029406A"/>
    <w:rsid w:val="00295C5E"/>
    <w:rsid w:val="002B5741"/>
    <w:rsid w:val="002B5FB3"/>
    <w:rsid w:val="002D2AAA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410371"/>
    <w:rsid w:val="00411CFA"/>
    <w:rsid w:val="004242F1"/>
    <w:rsid w:val="00425197"/>
    <w:rsid w:val="00436BE2"/>
    <w:rsid w:val="004958E3"/>
    <w:rsid w:val="004B75B7"/>
    <w:rsid w:val="004E2903"/>
    <w:rsid w:val="00511D12"/>
    <w:rsid w:val="0051580D"/>
    <w:rsid w:val="00547111"/>
    <w:rsid w:val="0055751C"/>
    <w:rsid w:val="005727C2"/>
    <w:rsid w:val="005766B1"/>
    <w:rsid w:val="00592D74"/>
    <w:rsid w:val="00597578"/>
    <w:rsid w:val="005E2C44"/>
    <w:rsid w:val="005F30DE"/>
    <w:rsid w:val="00621188"/>
    <w:rsid w:val="006257ED"/>
    <w:rsid w:val="00686CAB"/>
    <w:rsid w:val="00695808"/>
    <w:rsid w:val="006B46FB"/>
    <w:rsid w:val="006E21FB"/>
    <w:rsid w:val="006F5B57"/>
    <w:rsid w:val="007307C4"/>
    <w:rsid w:val="00744351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1201F"/>
    <w:rsid w:val="008279FA"/>
    <w:rsid w:val="00843BB1"/>
    <w:rsid w:val="008626E7"/>
    <w:rsid w:val="00870EE7"/>
    <w:rsid w:val="008863B9"/>
    <w:rsid w:val="00891104"/>
    <w:rsid w:val="008A45A6"/>
    <w:rsid w:val="008F686C"/>
    <w:rsid w:val="00904FCB"/>
    <w:rsid w:val="009148DE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0A9A"/>
    <w:rsid w:val="00A97085"/>
    <w:rsid w:val="00AA2CBC"/>
    <w:rsid w:val="00AB6AD4"/>
    <w:rsid w:val="00AC5820"/>
    <w:rsid w:val="00AD0956"/>
    <w:rsid w:val="00AD1CD8"/>
    <w:rsid w:val="00AF3AD6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36F8"/>
    <w:rsid w:val="00D9149E"/>
    <w:rsid w:val="00DA26CA"/>
    <w:rsid w:val="00DC3959"/>
    <w:rsid w:val="00DE34CF"/>
    <w:rsid w:val="00E004AB"/>
    <w:rsid w:val="00E13F3D"/>
    <w:rsid w:val="00E15BE5"/>
    <w:rsid w:val="00E34898"/>
    <w:rsid w:val="00E45719"/>
    <w:rsid w:val="00EB09B7"/>
    <w:rsid w:val="00EB710D"/>
    <w:rsid w:val="00EC7D93"/>
    <w:rsid w:val="00EE7D7C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567A9-546B-4632-867E-F5D0060CE7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F8EF68-58B0-4C45-87C4-508011E73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427464-9AD3-4600-8D20-B5223B966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B3A5A6-7490-4A9F-B318-39620FA2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13</cp:revision>
  <cp:lastPrinted>1900-01-01T08:00:00Z</cp:lastPrinted>
  <dcterms:created xsi:type="dcterms:W3CDTF">2020-04-28T02:43:00Z</dcterms:created>
  <dcterms:modified xsi:type="dcterms:W3CDTF">2020-05-01T11:52:00Z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